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</w:t>
      </w:r>
      <w:r>
        <w:rPr>
          <w:rFonts w:ascii="Comic Sans MS" w:hAnsi="Comic Sans MS"/>
          <w:b/>
          <w:sz w:val="20"/>
          <w:szCs w:val="20"/>
        </w:rPr>
        <w:t>20.02.2017</w:t>
      </w: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495411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5411" w:rsidRPr="008978B2" w:rsidRDefault="00495411" w:rsidP="00C467D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495411" w:rsidRDefault="0049541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5411" w:rsidRPr="008978B2" w:rsidRDefault="00495411" w:rsidP="006E2F84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495411" w:rsidRPr="00C467D7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ÖRÜMCEK isimli Türkçe dil-sanat etkinliği</w:t>
      </w:r>
    </w:p>
    <w:p w:rsidR="00495411" w:rsidRDefault="0049541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5411" w:rsidRDefault="0049541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bookmarkStart w:id="0" w:name="_GoBack"/>
      <w:bookmarkEnd w:id="0"/>
    </w:p>
    <w:p w:rsidR="00495411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495411" w:rsidRPr="008978B2" w:rsidRDefault="004954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495411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5411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5411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95411" w:rsidRPr="008978B2" w:rsidRDefault="0049541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495411" w:rsidRDefault="0049541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495411" w:rsidRDefault="0049541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495411" w:rsidRDefault="0049541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495411" w:rsidRPr="00C467D7" w:rsidRDefault="00495411" w:rsidP="00C467D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467D7">
        <w:rPr>
          <w:rFonts w:ascii="Comic Sans MS" w:hAnsi="Comic Sans MS"/>
          <w:b/>
          <w:sz w:val="20"/>
          <w:szCs w:val="20"/>
        </w:rPr>
        <w:t>ETKİNLİK PLANI</w:t>
      </w:r>
    </w:p>
    <w:p w:rsidR="00495411" w:rsidRPr="00C467D7" w:rsidRDefault="00495411" w:rsidP="00C467D7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467D7">
        <w:rPr>
          <w:rFonts w:ascii="Comic Sans MS" w:hAnsi="Comic Sans MS"/>
          <w:b/>
          <w:sz w:val="20"/>
          <w:szCs w:val="20"/>
        </w:rPr>
        <w:t>ÖRÜMCEK</w:t>
      </w:r>
    </w:p>
    <w:p w:rsidR="00495411" w:rsidRPr="00C467D7" w:rsidRDefault="00495411" w:rsidP="00C467D7">
      <w:pPr>
        <w:pStyle w:val="NoSpacing"/>
        <w:rPr>
          <w:rFonts w:ascii="Comic Sans MS" w:hAnsi="Comic Sans MS"/>
          <w:bCs/>
          <w:sz w:val="20"/>
          <w:szCs w:val="20"/>
        </w:rPr>
      </w:pPr>
      <w:r w:rsidRPr="00C467D7">
        <w:rPr>
          <w:rFonts w:ascii="Comic Sans MS" w:hAnsi="Comic Sans MS"/>
          <w:bCs/>
          <w:sz w:val="20"/>
          <w:szCs w:val="20"/>
        </w:rPr>
        <w:t xml:space="preserve">Etkinlik Türü      : Türkçe etkinliği-Sanat etkinliği                   </w:t>
      </w:r>
    </w:p>
    <w:p w:rsidR="00495411" w:rsidRPr="00C467D7" w:rsidRDefault="00495411" w:rsidP="00C467D7">
      <w:pPr>
        <w:pStyle w:val="NoSpacing"/>
        <w:rPr>
          <w:rFonts w:ascii="Comic Sans MS" w:hAnsi="Comic Sans MS"/>
          <w:bCs/>
          <w:sz w:val="20"/>
          <w:szCs w:val="20"/>
        </w:rPr>
      </w:pPr>
      <w:r w:rsidRPr="00C467D7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495411" w:rsidRPr="00BB3A48" w:rsidRDefault="0049541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4.15pt;width:331.5pt;height:269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KAZANIMLAR VE GÖSTERGELERİ</w:t>
                  </w:r>
                  <w:r w:rsidRPr="00C467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eastAsia="en-US"/>
                    </w:rPr>
                    <w:t>BİLİŞSEL  GELİŞİM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1. Nesne/durum/olaya dikkatini verir.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 xml:space="preserve">Göstergeleri: </w:t>
                  </w:r>
                  <w:r w:rsidRPr="00C467D7">
                    <w:rPr>
                      <w:rFonts w:ascii="Comic Sans MS" w:hAnsi="Comic Sans MS"/>
                      <w:spacing w:val="-1"/>
                      <w:sz w:val="20"/>
                      <w:szCs w:val="20"/>
                      <w:lang w:eastAsia="en-US"/>
                    </w:rPr>
                    <w:t>Dikkat</w:t>
                  </w:r>
                  <w:r w:rsidRPr="00C467D7">
                    <w:rPr>
                      <w:rFonts w:ascii="Comic Sans MS" w:hAnsi="Comic Sans MS"/>
                      <w:spacing w:val="-2"/>
                      <w:sz w:val="20"/>
                      <w:szCs w:val="20"/>
                      <w:lang w:eastAsia="en-US"/>
                    </w:rPr>
                    <w:t xml:space="preserve"> edilmesi gereken nesne/durum/olaya odaklanır.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i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 xml:space="preserve">4. Nesneleri sayar. 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Göstergeleri:</w:t>
                  </w:r>
                  <w:r w:rsidRPr="00C467D7">
                    <w:rPr>
                      <w:rFonts w:ascii="Comic Sans MS" w:hAnsi="Comic Sans MS"/>
                      <w:i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iCs/>
                      <w:sz w:val="20"/>
                      <w:szCs w:val="20"/>
                      <w:lang w:eastAsia="en-US"/>
                    </w:rPr>
                    <w:t>İleriye/geriye doğru birer birer ritmik sayar.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i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5.</w:t>
                  </w:r>
                  <w:r w:rsidRPr="00C467D7">
                    <w:rPr>
                      <w:rFonts w:ascii="Comic Sans MS" w:hAnsi="Comic Sans MS"/>
                      <w:spacing w:val="-1"/>
                      <w:sz w:val="20"/>
                      <w:szCs w:val="20"/>
                      <w:lang w:eastAsia="en-US"/>
                    </w:rPr>
                    <w:t xml:space="preserve"> Nesne ya da varlıkları gözlemler. 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i/>
                      <w:iCs/>
                      <w:spacing w:val="-1"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Göstergeleri:</w:t>
                  </w:r>
                  <w:r w:rsidRPr="00C467D7">
                    <w:rPr>
                      <w:rFonts w:ascii="Comic Sans MS" w:hAnsi="Comic Sans MS"/>
                      <w:i/>
                      <w:iCs/>
                      <w:spacing w:val="-1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iCs/>
                      <w:spacing w:val="-1"/>
                      <w:sz w:val="20"/>
                      <w:szCs w:val="20"/>
                      <w:lang w:eastAsia="en-US"/>
                    </w:rPr>
                    <w:t>Nesne/varlığın adını, kullanım amaçlarını söyler.)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toplar.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üst üste dizer.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yan yana dizer.Nesneleri iç içe dizer.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takar.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çıkarır.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ipe vb. dizer.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değişik malzemelerle bağlar.Nesneleri yeni şekiller oluşturacak biçimde bir araya getirir. Malzemeleri keser. 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Malzemeleri yapıştırır.Malzemeleri değişik şekillerde katlar.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Değişik malzemeler kullanarak resim yapar. Nesneleri kopartır/yırtar.Malzemelere araç kullanarak şekil verir.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4.15pt;width:390.25pt;height:329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495411" w:rsidRDefault="00495411" w:rsidP="007E2DF0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A1FF3">
                    <w:rPr>
                      <w:rFonts w:ascii="Comic Sans MS" w:hAnsi="Comic Sans MS"/>
                      <w:b/>
                    </w:rPr>
                    <w:t xml:space="preserve">                       </w:t>
                  </w:r>
                  <w:r w:rsidRPr="00AC411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ÖĞRENME SÜRECİ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Öğretmen “ÖRÜMCEK” PARMAK OYUNUNU söyleyerek çocukları etrafında toplar.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Bak bak bak bak bir örümcek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(Parmaklar yukarıya doğru havada gezdirilir.)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Duvara çıkıyor hızlıca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Duvara çıkıyor, ağları örüyor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(Yukarı çıkan parmaklar dairesel hareketler yapar.)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Bir sağa bir sola sallanıyor.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(Parmaklar sağa-sola sallanır.)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Sallan sallan örümcek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Yaylan yaylan örümcek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 (Eller avuç içi aşağıya bakacak şekilde açılıp yukarı aşağı doğru hareket ettirilir ve yaylanma hareketi yapılır.)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Sallan sallan örümcek</w:t>
                  </w: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Yaylan yaylan örümcek</w:t>
                  </w:r>
                </w:p>
                <w:p w:rsidR="00495411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Daha sonra çocuklara fotoğraflar,kartlar, animasyon filmler ile örümcekler hakkında bilgi verilir.</w:t>
                  </w:r>
                </w:p>
                <w:p w:rsidR="00495411" w:rsidRDefault="00495411" w:rsidP="00C467D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 sanat etkinliği için masalara yönlendirilir </w:t>
                  </w:r>
                  <w:r w:rsidRP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Plastik tabak, karton, pastel boya, zımba, yapıştırıcı ve makas ile örümcek yapılır.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Mobil olarak sınıfın uygun yerlerin de sergilenir.</w:t>
                  </w:r>
                </w:p>
                <w:p w:rsidR="00495411" w:rsidRDefault="00495411" w:rsidP="00C467D7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</w:p>
                <w:p w:rsidR="00495411" w:rsidRPr="00C467D7" w:rsidRDefault="00495411" w:rsidP="00C467D7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  <w:r w:rsidRP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Serbest müzik eşliğinde çocuklar bedenleri ile örümcek hareketleri yaparak dans ederler.</w:t>
                  </w:r>
                </w:p>
                <w:p w:rsidR="00495411" w:rsidRPr="00276D62" w:rsidRDefault="00495411" w:rsidP="00276D62">
                  <w:pPr>
                    <w:tabs>
                      <w:tab w:val="left" w:pos="291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5411" w:rsidRPr="00276D62" w:rsidRDefault="00495411" w:rsidP="00276D62">
                  <w:pPr>
                    <w:tabs>
                      <w:tab w:val="left" w:pos="291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95411" w:rsidRPr="00276D62" w:rsidRDefault="00495411" w:rsidP="007E2DF0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495411" w:rsidRPr="00BB3A48" w:rsidRDefault="0049541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95411" w:rsidRPr="00BB3A48" w:rsidRDefault="00495411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352.9pt;margin-top:320.2pt;width:394.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495411" w:rsidRPr="007706DB" w:rsidRDefault="0049541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1.15pt;margin-top:334.45pt;width:331.5pt;height:78pt;z-index:251658752;visibility:visible">
            <v:textbox>
              <w:txbxContent>
                <w:p w:rsidR="00495411" w:rsidRDefault="0049541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Ai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 KATILIMI</w:t>
                  </w:r>
                </w:p>
                <w:p w:rsidR="00495411" w:rsidRPr="00E8359E" w:rsidRDefault="00495411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359E">
                    <w:rPr>
                      <w:rFonts w:ascii="Comic Sans MS" w:hAnsi="Comic Sans MS"/>
                      <w:sz w:val="20"/>
                      <w:szCs w:val="20"/>
                    </w:rPr>
                    <w:t>Çocukların ileride örümcekler ile ilgili her hangi bir fobi oluşturmaması için ailelerin bu konu hakkında çocuklarıyla sohbet etmeleri önerilir.</w:t>
                  </w:r>
                </w:p>
                <w:p w:rsidR="00495411" w:rsidRPr="004720F9" w:rsidRDefault="0049541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259.45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495411" w:rsidRPr="00E8359E" w:rsidRDefault="00495411" w:rsidP="00276D6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:</w:t>
                  </w:r>
                  <w:r w:rsidRPr="00276D6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8359E">
                    <w:rPr>
                      <w:rFonts w:ascii="Comic Sans MS" w:hAnsi="Comic Sans MS"/>
                      <w:sz w:val="20"/>
                      <w:szCs w:val="20"/>
                    </w:rPr>
                    <w:t xml:space="preserve">yönlendirilir </w:t>
                  </w:r>
                  <w:r w:rsidRPr="00E8359E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Plastik tabak, karton, pastel boya, zımba, yapıştırıcı ve makas, dvd,fotoğraf kartları</w:t>
                  </w:r>
                </w:p>
                <w:p w:rsidR="00495411" w:rsidRPr="00E8359E" w:rsidRDefault="00495411" w:rsidP="00447DD7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E8359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  <w:r w:rsidRPr="00E8359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örümcek-ağ</w:t>
                  </w:r>
                </w:p>
                <w:p w:rsidR="00495411" w:rsidRPr="00447DD7" w:rsidRDefault="00495411" w:rsidP="00276D6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495411" w:rsidRPr="00436F22" w:rsidRDefault="0049541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495411" w:rsidRDefault="0049541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495411" w:rsidRPr="00C467D7" w:rsidRDefault="0049541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Örümcek gördünüz mü?</w:t>
      </w:r>
    </w:p>
    <w:p w:rsidR="00495411" w:rsidRPr="00C467D7" w:rsidRDefault="0049541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En çok nerelerde yaşar?</w:t>
      </w:r>
    </w:p>
    <w:p w:rsidR="00495411" w:rsidRPr="00C467D7" w:rsidRDefault="0049541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Avını yakalamak için ne yapar?</w:t>
      </w:r>
    </w:p>
    <w:p w:rsidR="00495411" w:rsidRPr="00C467D7" w:rsidRDefault="0049541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Oyundaki örümcek ne yapmış?</w:t>
      </w:r>
    </w:p>
    <w:p w:rsidR="00495411" w:rsidRPr="009322A4" w:rsidRDefault="00495411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5.sayı/25-26-27.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495411" w:rsidRPr="00890E89" w:rsidRDefault="00495411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495411" w:rsidRDefault="0049541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5411" w:rsidRDefault="0049541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5411" w:rsidRDefault="0049541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5411" w:rsidRDefault="0049541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5411" w:rsidRDefault="0049541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5411" w:rsidRDefault="0049541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95411" w:rsidRDefault="00495411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49541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411" w:rsidRDefault="00495411" w:rsidP="00806A98">
      <w:pPr>
        <w:spacing w:after="0" w:line="240" w:lineRule="auto"/>
      </w:pPr>
      <w:r>
        <w:separator/>
      </w:r>
    </w:p>
  </w:endnote>
  <w:endnote w:type="continuationSeparator" w:id="0">
    <w:p w:rsidR="00495411" w:rsidRDefault="0049541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411" w:rsidRDefault="00495411">
    <w:pPr>
      <w:pStyle w:val="Footer"/>
    </w:pPr>
  </w:p>
  <w:p w:rsidR="00495411" w:rsidRDefault="00495411">
    <w:pPr>
      <w:pStyle w:val="Footer"/>
    </w:pPr>
  </w:p>
  <w:p w:rsidR="00495411" w:rsidRDefault="004954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411" w:rsidRDefault="00495411" w:rsidP="00806A98">
      <w:pPr>
        <w:spacing w:after="0" w:line="240" w:lineRule="auto"/>
      </w:pPr>
      <w:r>
        <w:separator/>
      </w:r>
    </w:p>
  </w:footnote>
  <w:footnote w:type="continuationSeparator" w:id="0">
    <w:p w:rsidR="00495411" w:rsidRDefault="0049541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94AB9"/>
    <w:multiLevelType w:val="hybridMultilevel"/>
    <w:tmpl w:val="D1B233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63283"/>
    <w:multiLevelType w:val="hybridMultilevel"/>
    <w:tmpl w:val="237CAA98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B315FFA"/>
    <w:multiLevelType w:val="hybridMultilevel"/>
    <w:tmpl w:val="BB1E15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00F2B"/>
    <w:multiLevelType w:val="hybridMultilevel"/>
    <w:tmpl w:val="09ECEA8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9"/>
  </w:num>
  <w:num w:numId="4">
    <w:abstractNumId w:val="7"/>
  </w:num>
  <w:num w:numId="5">
    <w:abstractNumId w:val="16"/>
  </w:num>
  <w:num w:numId="6">
    <w:abstractNumId w:val="1"/>
  </w:num>
  <w:num w:numId="7">
    <w:abstractNumId w:val="15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4"/>
  </w:num>
  <w:num w:numId="14">
    <w:abstractNumId w:val="17"/>
  </w:num>
  <w:num w:numId="15">
    <w:abstractNumId w:val="11"/>
  </w:num>
  <w:num w:numId="16">
    <w:abstractNumId w:val="10"/>
  </w:num>
  <w:num w:numId="17">
    <w:abstractNumId w:val="0"/>
  </w:num>
  <w:num w:numId="18">
    <w:abstractNumId w:val="20"/>
  </w:num>
  <w:num w:numId="19">
    <w:abstractNumId w:val="9"/>
  </w:num>
  <w:num w:numId="20">
    <w:abstractNumId w:val="8"/>
  </w:num>
  <w:num w:numId="21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614C2"/>
    <w:rsid w:val="000867DE"/>
    <w:rsid w:val="000F3B1A"/>
    <w:rsid w:val="00113F35"/>
    <w:rsid w:val="001269D1"/>
    <w:rsid w:val="00146942"/>
    <w:rsid w:val="00150544"/>
    <w:rsid w:val="0015787C"/>
    <w:rsid w:val="001603FB"/>
    <w:rsid w:val="00165788"/>
    <w:rsid w:val="001768DA"/>
    <w:rsid w:val="0018560E"/>
    <w:rsid w:val="001A45E0"/>
    <w:rsid w:val="001D0122"/>
    <w:rsid w:val="001D1B9D"/>
    <w:rsid w:val="001F341C"/>
    <w:rsid w:val="001F4B0C"/>
    <w:rsid w:val="002134AD"/>
    <w:rsid w:val="00216154"/>
    <w:rsid w:val="002177E3"/>
    <w:rsid w:val="002201E3"/>
    <w:rsid w:val="00234578"/>
    <w:rsid w:val="00276D62"/>
    <w:rsid w:val="00295171"/>
    <w:rsid w:val="002A1BCC"/>
    <w:rsid w:val="002B5687"/>
    <w:rsid w:val="002C40DB"/>
    <w:rsid w:val="0030759F"/>
    <w:rsid w:val="003213A4"/>
    <w:rsid w:val="00382F38"/>
    <w:rsid w:val="003A2AC5"/>
    <w:rsid w:val="003B0C19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720F9"/>
    <w:rsid w:val="00477654"/>
    <w:rsid w:val="00495411"/>
    <w:rsid w:val="00497BC7"/>
    <w:rsid w:val="004A1FF3"/>
    <w:rsid w:val="004C2E48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118F"/>
    <w:rsid w:val="005D35FA"/>
    <w:rsid w:val="006056C9"/>
    <w:rsid w:val="00606432"/>
    <w:rsid w:val="00606435"/>
    <w:rsid w:val="0062279E"/>
    <w:rsid w:val="0064489B"/>
    <w:rsid w:val="0068315E"/>
    <w:rsid w:val="006836CC"/>
    <w:rsid w:val="006B0347"/>
    <w:rsid w:val="006D28C4"/>
    <w:rsid w:val="006D6401"/>
    <w:rsid w:val="006D6FD2"/>
    <w:rsid w:val="006E2F84"/>
    <w:rsid w:val="00725CCE"/>
    <w:rsid w:val="00764F63"/>
    <w:rsid w:val="007706DB"/>
    <w:rsid w:val="00780C93"/>
    <w:rsid w:val="007974FC"/>
    <w:rsid w:val="007E2DF0"/>
    <w:rsid w:val="00801C8B"/>
    <w:rsid w:val="00806A98"/>
    <w:rsid w:val="00823083"/>
    <w:rsid w:val="008322D0"/>
    <w:rsid w:val="008432E8"/>
    <w:rsid w:val="0085733F"/>
    <w:rsid w:val="008637FB"/>
    <w:rsid w:val="00884AAC"/>
    <w:rsid w:val="00890E89"/>
    <w:rsid w:val="008978B2"/>
    <w:rsid w:val="008B7296"/>
    <w:rsid w:val="008C675C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B3944"/>
    <w:rsid w:val="00A0112F"/>
    <w:rsid w:val="00A10CBE"/>
    <w:rsid w:val="00A137A6"/>
    <w:rsid w:val="00A16277"/>
    <w:rsid w:val="00A27054"/>
    <w:rsid w:val="00A62724"/>
    <w:rsid w:val="00A70267"/>
    <w:rsid w:val="00A85CB0"/>
    <w:rsid w:val="00A93841"/>
    <w:rsid w:val="00AC4113"/>
    <w:rsid w:val="00AD00DF"/>
    <w:rsid w:val="00AD188D"/>
    <w:rsid w:val="00AE611F"/>
    <w:rsid w:val="00B131D1"/>
    <w:rsid w:val="00B15AA3"/>
    <w:rsid w:val="00B50A47"/>
    <w:rsid w:val="00B64698"/>
    <w:rsid w:val="00B67CE3"/>
    <w:rsid w:val="00B8535C"/>
    <w:rsid w:val="00BA482B"/>
    <w:rsid w:val="00BB3A48"/>
    <w:rsid w:val="00BC6104"/>
    <w:rsid w:val="00BE067A"/>
    <w:rsid w:val="00C110B3"/>
    <w:rsid w:val="00C3789F"/>
    <w:rsid w:val="00C467D7"/>
    <w:rsid w:val="00C644FA"/>
    <w:rsid w:val="00C66B23"/>
    <w:rsid w:val="00C7121C"/>
    <w:rsid w:val="00C903B4"/>
    <w:rsid w:val="00CA20A7"/>
    <w:rsid w:val="00CE6E6F"/>
    <w:rsid w:val="00D30558"/>
    <w:rsid w:val="00D73AC4"/>
    <w:rsid w:val="00D94A26"/>
    <w:rsid w:val="00DF7DB9"/>
    <w:rsid w:val="00E1402F"/>
    <w:rsid w:val="00E4402B"/>
    <w:rsid w:val="00E47557"/>
    <w:rsid w:val="00E506F0"/>
    <w:rsid w:val="00E614B8"/>
    <w:rsid w:val="00E74460"/>
    <w:rsid w:val="00E823BB"/>
    <w:rsid w:val="00E8359E"/>
    <w:rsid w:val="00E8439E"/>
    <w:rsid w:val="00E9611D"/>
    <w:rsid w:val="00EC6C15"/>
    <w:rsid w:val="00ED34F9"/>
    <w:rsid w:val="00ED6BD1"/>
    <w:rsid w:val="00ED7DEF"/>
    <w:rsid w:val="00EE47F4"/>
    <w:rsid w:val="00EF1A06"/>
    <w:rsid w:val="00F063B9"/>
    <w:rsid w:val="00F12C2C"/>
    <w:rsid w:val="00F25426"/>
    <w:rsid w:val="00F300A9"/>
    <w:rsid w:val="00F41E99"/>
    <w:rsid w:val="00F474C2"/>
    <w:rsid w:val="00F53DE0"/>
    <w:rsid w:val="00F61B8B"/>
    <w:rsid w:val="00F659F1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character" w:styleId="Strong">
    <w:name w:val="Strong"/>
    <w:basedOn w:val="DefaultParagraphFont"/>
    <w:uiPriority w:val="99"/>
    <w:qFormat/>
    <w:rsid w:val="005D118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3</Pages>
  <Words>156</Words>
  <Characters>891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2016-07-06T21:08:00Z</dcterms:created>
  <dcterms:modified xsi:type="dcterms:W3CDTF">2016-08-28T22:26:00Z</dcterms:modified>
</cp:coreProperties>
</file>